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2EBE1" w14:textId="0B21C52D" w:rsidR="00633467" w:rsidRDefault="00633467" w:rsidP="00633467">
      <w:pPr>
        <w:tabs>
          <w:tab w:val="left" w:pos="993"/>
          <w:tab w:val="left" w:pos="1134"/>
        </w:tabs>
        <w:rPr>
          <w:rFonts w:cs="Arial"/>
        </w:rPr>
      </w:pPr>
      <w:r w:rsidRPr="34C99EB0">
        <w:rPr>
          <w:rFonts w:cs="Arial"/>
        </w:rPr>
        <w:t xml:space="preserve">Številka: </w:t>
      </w:r>
      <w:r w:rsidR="009C1BF1">
        <w:rPr>
          <w:rFonts w:cs="Arial"/>
        </w:rPr>
        <w:t>92.2026</w:t>
      </w:r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2122B453" w14:textId="1BE40351" w:rsidR="00BE5729" w:rsidRPr="00B9100B" w:rsidRDefault="00103195" w:rsidP="00BE5729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</w:t>
      </w:r>
      <w:r w:rsidR="001B687F">
        <w:rPr>
          <w:rFonts w:cs="Arial"/>
          <w:b/>
        </w:rPr>
        <w:t>,</w:t>
      </w:r>
      <w:r w:rsidRPr="00B9100B">
        <w:rPr>
          <w:rFonts w:cs="Arial"/>
          <w:b/>
        </w:rPr>
        <w:t xml:space="preserve"> </w:t>
      </w:r>
      <w:r w:rsidRPr="00103195">
        <w:rPr>
          <w:rFonts w:cs="Arial"/>
          <w:b/>
        </w:rPr>
        <w:t xml:space="preserve">KI SO ČLANICE UPRAVNEGA, VODSTVENEGA ALI NADZORNEGA ORGANA </w:t>
      </w:r>
      <w:r>
        <w:rPr>
          <w:rFonts w:cs="Arial"/>
          <w:b/>
        </w:rPr>
        <w:t xml:space="preserve">SODELUJOČEGA </w:t>
      </w:r>
      <w:r w:rsidRPr="00103195">
        <w:rPr>
          <w:rFonts w:cs="Arial"/>
          <w:b/>
        </w:rPr>
        <w:t xml:space="preserve">PODJETJA ALI KI IMAJO POOBLASTILA ZA NJEGOVO ZASTOPANJE ALI ODLOČANJE ALI NADZOR V NJEM </w:t>
      </w:r>
      <w:r>
        <w:rPr>
          <w:rFonts w:cs="Arial"/>
          <w:b/>
        </w:rPr>
        <w:t>ZA PRIDOBITEV PODATKOV</w:t>
      </w:r>
    </w:p>
    <w:p w14:paraId="4B6C9411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6D202AE8" w14:textId="77777777" w:rsidR="00103195" w:rsidRDefault="00103195" w:rsidP="00BE5729">
      <w:pPr>
        <w:tabs>
          <w:tab w:val="left" w:pos="1083"/>
        </w:tabs>
        <w:rPr>
          <w:rFonts w:cs="Arial"/>
        </w:rPr>
      </w:pPr>
    </w:p>
    <w:p w14:paraId="1F7927B2" w14:textId="4C68D780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5F49123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270AB68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076C7765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72D2386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9B8B09C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8D5BD36" w14:textId="77777777" w:rsidR="00BE5729" w:rsidRPr="000D1EDF" w:rsidRDefault="00BE5729" w:rsidP="00BE5729">
      <w:pPr>
        <w:jc w:val="both"/>
        <w:rPr>
          <w:rFonts w:cs="Arial"/>
        </w:rPr>
      </w:pPr>
    </w:p>
    <w:p w14:paraId="5AC875E4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575F8B49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076F5919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5B9C4EF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2C4EF26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81754FA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223E24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AD5188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51D92A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906FCE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1E08D4" w14:textId="77777777" w:rsidR="00BE5729" w:rsidRPr="000D1EDF" w:rsidRDefault="00BE5729" w:rsidP="00BE5729">
      <w:pPr>
        <w:jc w:val="both"/>
        <w:rPr>
          <w:rFonts w:cs="Arial"/>
        </w:rPr>
      </w:pPr>
    </w:p>
    <w:p w14:paraId="7545826E" w14:textId="28B61154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3C04FD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14:paraId="06A9B8DD" w14:textId="77777777" w:rsidR="00BE5729" w:rsidRDefault="00BE5729" w:rsidP="00BE5729">
      <w:pPr>
        <w:jc w:val="both"/>
        <w:rPr>
          <w:rFonts w:cs="Arial"/>
        </w:rPr>
      </w:pPr>
    </w:p>
    <w:p w14:paraId="3825B65A" w14:textId="77777777" w:rsidR="00BE5729" w:rsidRPr="000D1EDF" w:rsidRDefault="00BE5729" w:rsidP="00BE5729">
      <w:pPr>
        <w:jc w:val="both"/>
        <w:rPr>
          <w:rFonts w:cs="Arial"/>
        </w:rPr>
      </w:pPr>
    </w:p>
    <w:p w14:paraId="19D159CA" w14:textId="77777777" w:rsidR="00BE5729" w:rsidRDefault="00BE5729" w:rsidP="00BE5729">
      <w:pPr>
        <w:jc w:val="both"/>
        <w:rPr>
          <w:rFonts w:cs="Arial"/>
        </w:rPr>
      </w:pPr>
    </w:p>
    <w:p w14:paraId="0F6E4B9D" w14:textId="77777777" w:rsidR="00BE5729" w:rsidRDefault="00BE5729" w:rsidP="00BE5729">
      <w:pPr>
        <w:jc w:val="both"/>
        <w:rPr>
          <w:rFonts w:cs="Arial"/>
        </w:rPr>
      </w:pPr>
    </w:p>
    <w:p w14:paraId="1557867A" w14:textId="77777777" w:rsidR="00BE5729" w:rsidRDefault="00BE5729" w:rsidP="00BE5729">
      <w:pPr>
        <w:jc w:val="both"/>
        <w:rPr>
          <w:rFonts w:cs="Arial"/>
        </w:rPr>
      </w:pPr>
    </w:p>
    <w:p w14:paraId="59CEB1E3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98B3AD0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D5C263D" w14:textId="77777777" w:rsidR="00BE5729" w:rsidRDefault="00BE5729" w:rsidP="00BE5729">
      <w:pPr>
        <w:jc w:val="both"/>
        <w:rPr>
          <w:rFonts w:cs="Arial"/>
        </w:rPr>
      </w:pPr>
    </w:p>
    <w:p w14:paraId="7333C27B" w14:textId="77777777" w:rsidR="00BE5729" w:rsidRDefault="00BE5729" w:rsidP="00BE5729">
      <w:pPr>
        <w:rPr>
          <w:rFonts w:cs="Arial"/>
          <w:i/>
        </w:rPr>
      </w:pPr>
    </w:p>
    <w:p w14:paraId="062D30D7" w14:textId="77777777" w:rsidR="00BE5729" w:rsidRDefault="00BE5729" w:rsidP="00BE5729">
      <w:pPr>
        <w:rPr>
          <w:rFonts w:cs="Arial"/>
          <w:i/>
        </w:rPr>
      </w:pPr>
    </w:p>
    <w:p w14:paraId="0EB74DB9" w14:textId="77777777" w:rsidR="00BE5729" w:rsidRDefault="00BE5729" w:rsidP="00BE5729">
      <w:pPr>
        <w:rPr>
          <w:rFonts w:cs="Arial"/>
          <w:i/>
        </w:rPr>
      </w:pPr>
    </w:p>
    <w:p w14:paraId="133C2AAF" w14:textId="1560079B" w:rsidR="000D1EDF" w:rsidRPr="00375BF9" w:rsidRDefault="00BE5729" w:rsidP="00375BF9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 obrazec predložijo osebe, ki so članice upravnega, vodstvenega ali nadzornega organa podjetja ali ki imajo pooblastilo za njegovo zastopanje ali odločanje ali nadzor v njem vsakega izmed sodelujočih podjetij, zato se ga razmnoži.</w:t>
      </w:r>
    </w:p>
    <w:sectPr w:rsidR="000D1EDF" w:rsidRPr="00375BF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D568E" w14:textId="77777777" w:rsidR="00A71D69" w:rsidRDefault="00A71D69">
      <w:r>
        <w:separator/>
      </w:r>
    </w:p>
  </w:endnote>
  <w:endnote w:type="continuationSeparator" w:id="0">
    <w:p w14:paraId="6BA32179" w14:textId="77777777" w:rsidR="00A71D69" w:rsidRDefault="00A7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EEA4" w14:textId="77777777" w:rsidR="00A80828" w:rsidRDefault="00A808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5F53573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352D94D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75BF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75BF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B2C1B" w14:textId="77777777" w:rsidR="00A71D69" w:rsidRDefault="00A71D69">
      <w:r>
        <w:separator/>
      </w:r>
    </w:p>
  </w:footnote>
  <w:footnote w:type="continuationSeparator" w:id="0">
    <w:p w14:paraId="7AF085E7" w14:textId="77777777" w:rsidR="00A71D69" w:rsidRDefault="00A71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1E530" w14:textId="77777777" w:rsidR="00A80828" w:rsidRDefault="00A8082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955790" w14:paraId="18700EB5" w14:textId="77777777" w:rsidTr="37955790">
      <w:trPr>
        <w:trHeight w:val="300"/>
      </w:trPr>
      <w:tc>
        <w:tcPr>
          <w:tcW w:w="3020" w:type="dxa"/>
        </w:tcPr>
        <w:p w14:paraId="52B52AEA" w14:textId="5C225D95" w:rsidR="37955790" w:rsidRDefault="37955790" w:rsidP="37955790">
          <w:pPr>
            <w:pStyle w:val="Glava"/>
            <w:ind w:left="-115"/>
          </w:pPr>
        </w:p>
      </w:tc>
      <w:tc>
        <w:tcPr>
          <w:tcW w:w="3020" w:type="dxa"/>
        </w:tcPr>
        <w:p w14:paraId="0412470A" w14:textId="5399B329" w:rsidR="37955790" w:rsidRDefault="37955790" w:rsidP="37955790">
          <w:pPr>
            <w:pStyle w:val="Glava"/>
            <w:jc w:val="center"/>
          </w:pPr>
        </w:p>
      </w:tc>
      <w:tc>
        <w:tcPr>
          <w:tcW w:w="3020" w:type="dxa"/>
        </w:tcPr>
        <w:p w14:paraId="12E3CB1A" w14:textId="7D7F2746" w:rsidR="37955790" w:rsidRDefault="37955790" w:rsidP="37955790">
          <w:pPr>
            <w:pStyle w:val="Glava"/>
            <w:ind w:right="-115"/>
            <w:jc w:val="right"/>
          </w:pPr>
        </w:p>
      </w:tc>
    </w:tr>
  </w:tbl>
  <w:p w14:paraId="79213111" w14:textId="051CE877" w:rsidR="37955790" w:rsidRDefault="37955790" w:rsidP="3795579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04FD" w:rsidRPr="003C04FD" w14:paraId="766C64AB" w14:textId="77777777" w:rsidTr="00CC244B">
      <w:tc>
        <w:tcPr>
          <w:tcW w:w="4039" w:type="dxa"/>
          <w:tcBorders>
            <w:bottom w:val="single" w:sz="4" w:space="0" w:color="auto"/>
          </w:tcBorders>
        </w:tcPr>
        <w:p w14:paraId="7C97D231" w14:textId="77777777" w:rsidR="003C04FD" w:rsidRDefault="00A80828" w:rsidP="003C04FD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14EEE3FC" wp14:editId="2BACEDE0">
                <wp:extent cx="1892300" cy="469900"/>
                <wp:effectExtent l="0" t="0" r="0" b="0"/>
                <wp:docPr id="2127251282" name="Picture 1" descr="A close up of a logo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27251282" name="Picture 1" descr="A close up of a logo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2300" cy="469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7FE87A4" w14:textId="10407C58" w:rsidR="00A80828" w:rsidRPr="003C04FD" w:rsidRDefault="00A80828" w:rsidP="003C04FD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0AA67D5E" w14:textId="77777777" w:rsidR="003C04FD" w:rsidRPr="003C04FD" w:rsidRDefault="003C04FD" w:rsidP="003C04F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30242A02" w14:textId="77777777" w:rsidR="003C04FD" w:rsidRPr="003C04FD" w:rsidRDefault="003C04FD" w:rsidP="003C04FD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C04FD" w:rsidRPr="003C04FD" w14:paraId="636918AB" w14:textId="77777777" w:rsidTr="00CC244B">
      <w:tc>
        <w:tcPr>
          <w:tcW w:w="4039" w:type="dxa"/>
          <w:tcBorders>
            <w:top w:val="single" w:sz="4" w:space="0" w:color="auto"/>
          </w:tcBorders>
        </w:tcPr>
        <w:p w14:paraId="375EDB13" w14:textId="77777777" w:rsidR="003C04FD" w:rsidRPr="003C04FD" w:rsidRDefault="003C04FD" w:rsidP="003C04F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C04FD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4D07318E" w14:textId="77777777" w:rsidR="003C04FD" w:rsidRPr="003C04FD" w:rsidRDefault="003C04FD" w:rsidP="003C04F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80503A2" w14:textId="6305BF88" w:rsidR="003C04FD" w:rsidRPr="003C04FD" w:rsidRDefault="003C04FD" w:rsidP="003C04FD">
          <w:pPr>
            <w:jc w:val="right"/>
            <w:rPr>
              <w:rFonts w:cs="Arial"/>
              <w:sz w:val="16"/>
              <w:szCs w:val="16"/>
            </w:rPr>
          </w:pPr>
          <w:r w:rsidRPr="003C04FD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8</w:t>
          </w:r>
        </w:p>
      </w:tc>
    </w:tr>
  </w:tbl>
  <w:p w14:paraId="2AB815FD" w14:textId="2A3E1C26" w:rsidR="00BE5729" w:rsidRDefault="00BE5729"/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3055547">
    <w:abstractNumId w:val="3"/>
  </w:num>
  <w:num w:numId="2" w16cid:durableId="1809318292">
    <w:abstractNumId w:val="5"/>
  </w:num>
  <w:num w:numId="3" w16cid:durableId="1886942248">
    <w:abstractNumId w:val="2"/>
  </w:num>
  <w:num w:numId="4" w16cid:durableId="550576113">
    <w:abstractNumId w:val="1"/>
  </w:num>
  <w:num w:numId="5" w16cid:durableId="1277101039">
    <w:abstractNumId w:val="4"/>
  </w:num>
  <w:num w:numId="6" w16cid:durableId="403262164">
    <w:abstractNumId w:val="0"/>
  </w:num>
  <w:num w:numId="7" w16cid:durableId="1118988391">
    <w:abstractNumId w:val="7"/>
  </w:num>
  <w:num w:numId="8" w16cid:durableId="1521503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5980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594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03195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B687F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5BF9"/>
    <w:rsid w:val="003B36FC"/>
    <w:rsid w:val="003C04FD"/>
    <w:rsid w:val="003C0B6A"/>
    <w:rsid w:val="003C123B"/>
    <w:rsid w:val="003C485B"/>
    <w:rsid w:val="003D1272"/>
    <w:rsid w:val="003E4CFC"/>
    <w:rsid w:val="003E5C55"/>
    <w:rsid w:val="003F0DE7"/>
    <w:rsid w:val="003F0F4E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B1B"/>
    <w:rsid w:val="004A0508"/>
    <w:rsid w:val="004A6A4A"/>
    <w:rsid w:val="004B065E"/>
    <w:rsid w:val="004C63F8"/>
    <w:rsid w:val="004D6B75"/>
    <w:rsid w:val="004F7C1C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6F19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1BF1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1D69"/>
    <w:rsid w:val="00A75802"/>
    <w:rsid w:val="00A80828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6CF4"/>
    <w:rsid w:val="00D579F3"/>
    <w:rsid w:val="00D636B0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4BF5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12620166"/>
    <w:rsid w:val="1CA90B61"/>
    <w:rsid w:val="334DFFC7"/>
    <w:rsid w:val="34C99EB0"/>
    <w:rsid w:val="37955790"/>
    <w:rsid w:val="415A8EC8"/>
    <w:rsid w:val="68E6F090"/>
    <w:rsid w:val="7AC49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BBE965-B909-43DF-B3D2-135151D95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8BB2D2FE-094D-4195-9A4F-48E329C9C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1</Pages>
  <Words>197</Words>
  <Characters>1127</Characters>
  <Application>Microsoft Office Word</Application>
  <DocSecurity>0</DocSecurity>
  <Lines>9</Lines>
  <Paragraphs>2</Paragraphs>
  <ScaleCrop>false</ScaleCrop>
  <Company>ZRSBR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35</cp:revision>
  <cp:lastPrinted>2016-06-20T06:30:00Z</cp:lastPrinted>
  <dcterms:created xsi:type="dcterms:W3CDTF">2018-07-24T11:48:00Z</dcterms:created>
  <dcterms:modified xsi:type="dcterms:W3CDTF">2026-04-20T11:34:00Z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